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A47" w:rsidRDefault="009A0A47" w:rsidP="009A0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WIESTON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9A0A47" w:rsidRDefault="009A0A47" w:rsidP="009A0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Thrumpton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9A0A47" w:rsidRDefault="009A0A47" w:rsidP="009A0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0A47" w:rsidRDefault="009A0A47" w:rsidP="009A0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0A47" w:rsidRDefault="009A0A47" w:rsidP="009A0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Dunham into lands</w:t>
      </w:r>
    </w:p>
    <w:p w:rsidR="009A0A47" w:rsidRDefault="009A0A47" w:rsidP="009A0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Henry Percy of Atholl(q.v.).</w:t>
      </w:r>
    </w:p>
    <w:p w:rsidR="009A0A47" w:rsidRDefault="009A0A47" w:rsidP="009A0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24-60)</w:t>
      </w:r>
    </w:p>
    <w:p w:rsidR="009A0A47" w:rsidRDefault="009A0A47" w:rsidP="009A0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0A47" w:rsidRDefault="009A0A47" w:rsidP="009A0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9A0A47" w:rsidRDefault="009A0A47" w:rsidP="009A0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2016</w:t>
      </w:r>
    </w:p>
    <w:sectPr w:rsidR="006B2F86" w:rsidRPr="009A0A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A47" w:rsidRDefault="009A0A47" w:rsidP="00E71FC3">
      <w:pPr>
        <w:spacing w:after="0" w:line="240" w:lineRule="auto"/>
      </w:pPr>
      <w:r>
        <w:separator/>
      </w:r>
    </w:p>
  </w:endnote>
  <w:endnote w:type="continuationSeparator" w:id="0">
    <w:p w:rsidR="009A0A47" w:rsidRDefault="009A0A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A47" w:rsidRDefault="009A0A47" w:rsidP="00E71FC3">
      <w:pPr>
        <w:spacing w:after="0" w:line="240" w:lineRule="auto"/>
      </w:pPr>
      <w:r>
        <w:separator/>
      </w:r>
    </w:p>
  </w:footnote>
  <w:footnote w:type="continuationSeparator" w:id="0">
    <w:p w:rsidR="009A0A47" w:rsidRDefault="009A0A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A47"/>
    <w:rsid w:val="009A0A4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04C6D"/>
  <w15:chartTrackingRefBased/>
  <w15:docId w15:val="{C3434281-0D88-44FC-AF6F-2F1407C7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2016-03-13T22:19:00Z</dcterms:created>
  <dcterms:modified xsi:type="dcterms:W3CDTF">2016-03-13T22:20:00Z</dcterms:modified>
</cp:coreProperties>
</file>